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9D5DAB" w14:textId="7799F851" w:rsidR="006B2F86" w:rsidRDefault="003C0822" w:rsidP="003C0822">
      <w:pPr>
        <w:pStyle w:val="NoSpacing"/>
        <w:jc w:val="both"/>
      </w:pPr>
      <w:r>
        <w:rPr>
          <w:u w:val="single"/>
        </w:rPr>
        <w:t>Jane WESTCOTE</w:t>
      </w:r>
      <w:r>
        <w:t xml:space="preserve">  </w:t>
      </w:r>
      <w:proofErr w:type="gramStart"/>
      <w:r>
        <w:t xml:space="preserve">   (</w:t>
      </w:r>
      <w:proofErr w:type="gramEnd"/>
      <w:r>
        <w:t>fl.1485)</w:t>
      </w:r>
    </w:p>
    <w:p w14:paraId="68D83748" w14:textId="03C271F0" w:rsidR="003C0822" w:rsidRDefault="003C0822" w:rsidP="003C0822">
      <w:pPr>
        <w:pStyle w:val="NoSpacing"/>
        <w:jc w:val="both"/>
      </w:pPr>
      <w:r>
        <w:t>of Bristol. Widow.</w:t>
      </w:r>
    </w:p>
    <w:p w14:paraId="5599B989" w14:textId="056FA333" w:rsidR="003C0822" w:rsidRDefault="003C0822" w:rsidP="003C0822">
      <w:pPr>
        <w:pStyle w:val="NoSpacing"/>
        <w:jc w:val="both"/>
      </w:pPr>
    </w:p>
    <w:p w14:paraId="26D49A9E" w14:textId="453C76FD" w:rsidR="003C0822" w:rsidRDefault="003C0822" w:rsidP="003C0822">
      <w:pPr>
        <w:pStyle w:val="NoSpacing"/>
        <w:jc w:val="both"/>
      </w:pPr>
    </w:p>
    <w:p w14:paraId="2EC4F704" w14:textId="5C6902A7" w:rsidR="003C0822" w:rsidRDefault="003C0822" w:rsidP="003C0822">
      <w:pPr>
        <w:pStyle w:val="NoSpacing"/>
        <w:jc w:val="both"/>
      </w:pPr>
      <w:r>
        <w:t>= Edmund(q.v.).   (H.P. PP.937-8)</w:t>
      </w:r>
    </w:p>
    <w:p w14:paraId="4397B050" w14:textId="5892B736" w:rsidR="003C0822" w:rsidRDefault="003C0822" w:rsidP="003C0822">
      <w:pPr>
        <w:pStyle w:val="NoSpacing"/>
        <w:jc w:val="both"/>
      </w:pPr>
      <w:r>
        <w:t>Children:   Jane(q.v.), Thomas(q.v.), John(q.v.), Edmund(q.v.), Richard(q.v.) and Maude(q.v.).</w:t>
      </w:r>
    </w:p>
    <w:p w14:paraId="0F8B72E7" w14:textId="330C9658" w:rsidR="003C0822" w:rsidRDefault="003C0822" w:rsidP="003C0822">
      <w:pPr>
        <w:pStyle w:val="NoSpacing"/>
        <w:jc w:val="both"/>
      </w:pPr>
      <w:r>
        <w:tab/>
        <w:t xml:space="preserve">      (ibid.)</w:t>
      </w:r>
    </w:p>
    <w:p w14:paraId="04F087BD" w14:textId="1A940201" w:rsidR="003C0822" w:rsidRDefault="003C0822" w:rsidP="003C0822">
      <w:pPr>
        <w:pStyle w:val="NoSpacing"/>
        <w:jc w:val="both"/>
      </w:pPr>
    </w:p>
    <w:p w14:paraId="3B1D9783" w14:textId="794A4A70" w:rsidR="003C0822" w:rsidRDefault="003C0822" w:rsidP="003C0822">
      <w:pPr>
        <w:pStyle w:val="NoSpacing"/>
        <w:jc w:val="both"/>
      </w:pPr>
    </w:p>
    <w:p w14:paraId="3216A053" w14:textId="32FDFBE6" w:rsidR="003C0822" w:rsidRDefault="003C0822" w:rsidP="003C0822">
      <w:pPr>
        <w:pStyle w:val="NoSpacing"/>
        <w:jc w:val="both"/>
      </w:pPr>
      <w:r>
        <w:tab/>
        <w:t>1485</w:t>
      </w:r>
      <w:r>
        <w:tab/>
        <w:t>Edward left her £100 in plate and £100 in money.  (ibid.)</w:t>
      </w:r>
    </w:p>
    <w:p w14:paraId="54B5700F" w14:textId="4F98D08E" w:rsidR="003C0822" w:rsidRDefault="003C0822" w:rsidP="003C0822">
      <w:pPr>
        <w:pStyle w:val="NoSpacing"/>
        <w:jc w:val="both"/>
      </w:pPr>
    </w:p>
    <w:p w14:paraId="3485C103" w14:textId="0A4A5960" w:rsidR="003C0822" w:rsidRDefault="003C0822" w:rsidP="003C0822">
      <w:pPr>
        <w:pStyle w:val="NoSpacing"/>
        <w:jc w:val="both"/>
      </w:pPr>
    </w:p>
    <w:p w14:paraId="61535DB6" w14:textId="083C4D91" w:rsidR="003C0822" w:rsidRPr="003C0822" w:rsidRDefault="003C0822" w:rsidP="003C0822">
      <w:pPr>
        <w:pStyle w:val="NoSpacing"/>
        <w:jc w:val="both"/>
      </w:pPr>
      <w:r>
        <w:t>21 July 2018</w:t>
      </w:r>
      <w:bookmarkStart w:id="0" w:name="_GoBack"/>
      <w:bookmarkEnd w:id="0"/>
    </w:p>
    <w:sectPr w:rsidR="003C0822" w:rsidRPr="003C082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804B8A" w14:textId="77777777" w:rsidR="003C0822" w:rsidRDefault="003C0822" w:rsidP="00E71FC3">
      <w:pPr>
        <w:spacing w:after="0" w:line="240" w:lineRule="auto"/>
      </w:pPr>
      <w:r>
        <w:separator/>
      </w:r>
    </w:p>
  </w:endnote>
  <w:endnote w:type="continuationSeparator" w:id="0">
    <w:p w14:paraId="2D4FFB70" w14:textId="77777777" w:rsidR="003C0822" w:rsidRDefault="003C082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E6C6E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1F285D" w14:textId="77777777" w:rsidR="003C0822" w:rsidRDefault="003C0822" w:rsidP="00E71FC3">
      <w:pPr>
        <w:spacing w:after="0" w:line="240" w:lineRule="auto"/>
      </w:pPr>
      <w:r>
        <w:separator/>
      </w:r>
    </w:p>
  </w:footnote>
  <w:footnote w:type="continuationSeparator" w:id="0">
    <w:p w14:paraId="0EB4E6D7" w14:textId="77777777" w:rsidR="003C0822" w:rsidRDefault="003C082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822"/>
    <w:rsid w:val="001A7C09"/>
    <w:rsid w:val="003C082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E96A87"/>
  <w15:chartTrackingRefBased/>
  <w15:docId w15:val="{39D781FE-9BCD-492D-BD57-D7ABF5D47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2018-07-21T21:41:00Z</dcterms:created>
  <dcterms:modified xsi:type="dcterms:W3CDTF">2018-07-21T21:45:00Z</dcterms:modified>
</cp:coreProperties>
</file>